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5694E" w14:textId="1E2CDE3C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0F6EFB">
        <w:rPr>
          <w:rFonts w:ascii="Arial" w:hAnsi="Arial" w:cs="Arial"/>
          <w:b/>
          <w:color w:val="auto"/>
          <w:sz w:val="28"/>
          <w:szCs w:val="22"/>
        </w:rPr>
        <w:t>15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  <w:r w:rsidR="000F6EFB">
        <w:rPr>
          <w:rFonts w:ascii="Arial" w:hAnsi="Arial" w:cs="Arial"/>
          <w:b/>
          <w:color w:val="auto"/>
          <w:sz w:val="28"/>
          <w:szCs w:val="22"/>
        </w:rPr>
        <w:t>“</w:t>
      </w:r>
    </w:p>
    <w:p w14:paraId="7635B611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05969720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7D305E4B" w14:textId="77777777" w:rsidR="00A32513" w:rsidRPr="006D5960" w:rsidRDefault="00A32513" w:rsidP="001314AC">
      <w:pPr>
        <w:spacing w:after="0" w:line="240" w:lineRule="auto"/>
        <w:jc w:val="both"/>
        <w:rPr>
          <w:rFonts w:ascii="Arial" w:hAnsi="Arial" w:cs="Arial"/>
        </w:rPr>
      </w:pPr>
    </w:p>
    <w:p w14:paraId="439E61E0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2E1DA751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4424"/>
      </w:tblGrid>
      <w:tr w:rsidR="001272A1" w:rsidRPr="006D5960" w14:paraId="590A445E" w14:textId="77777777" w:rsidTr="00154A52">
        <w:tc>
          <w:tcPr>
            <w:tcW w:w="9210" w:type="dxa"/>
            <w:gridSpan w:val="3"/>
            <w:shd w:val="clear" w:color="auto" w:fill="F2F2F2"/>
          </w:tcPr>
          <w:p w14:paraId="42A89934" w14:textId="77777777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bookmarkStart w:id="2" w:name="_Hlk233803914"/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1</w:t>
            </w:r>
          </w:p>
        </w:tc>
      </w:tr>
      <w:tr w:rsidR="001272A1" w:rsidRPr="006D5960" w14:paraId="77B081A4" w14:textId="77777777" w:rsidTr="00154A52">
        <w:tc>
          <w:tcPr>
            <w:tcW w:w="534" w:type="dxa"/>
            <w:shd w:val="clear" w:color="auto" w:fill="F2F2F2"/>
          </w:tcPr>
          <w:p w14:paraId="79EDBA3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4252" w:type="dxa"/>
            <w:shd w:val="clear" w:color="auto" w:fill="F2F2F2"/>
          </w:tcPr>
          <w:p w14:paraId="300EAC2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4424" w:type="dxa"/>
            <w:shd w:val="clear" w:color="auto" w:fill="auto"/>
          </w:tcPr>
          <w:p w14:paraId="3DEFF11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90203A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D5241B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24CC590" w14:textId="77777777" w:rsidTr="00154A52">
        <w:tc>
          <w:tcPr>
            <w:tcW w:w="534" w:type="dxa"/>
            <w:shd w:val="clear" w:color="auto" w:fill="F2F2F2"/>
          </w:tcPr>
          <w:p w14:paraId="496A613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4252" w:type="dxa"/>
            <w:shd w:val="clear" w:color="auto" w:fill="F2F2F2"/>
          </w:tcPr>
          <w:p w14:paraId="111F954E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4424" w:type="dxa"/>
            <w:shd w:val="clear" w:color="auto" w:fill="auto"/>
          </w:tcPr>
          <w:p w14:paraId="03AF9886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27AEF3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41382D6E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2333B8F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3A741F53" w14:textId="77777777" w:rsidTr="00154A52">
        <w:tc>
          <w:tcPr>
            <w:tcW w:w="534" w:type="dxa"/>
            <w:shd w:val="clear" w:color="auto" w:fill="F2F2F2"/>
          </w:tcPr>
          <w:p w14:paraId="2643DE43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4252" w:type="dxa"/>
            <w:shd w:val="clear" w:color="auto" w:fill="F2F2F2"/>
          </w:tcPr>
          <w:p w14:paraId="14B2659E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4424" w:type="dxa"/>
            <w:shd w:val="clear" w:color="auto" w:fill="auto"/>
          </w:tcPr>
          <w:p w14:paraId="1AF1177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E1F2659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7C0EFB8C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65D5142E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061B008" w14:textId="77777777" w:rsidTr="00154A52">
        <w:tc>
          <w:tcPr>
            <w:tcW w:w="534" w:type="dxa"/>
            <w:shd w:val="clear" w:color="auto" w:fill="F2F2F2"/>
          </w:tcPr>
          <w:p w14:paraId="13E27B3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4252" w:type="dxa"/>
            <w:shd w:val="clear" w:color="auto" w:fill="F2F2F2"/>
          </w:tcPr>
          <w:p w14:paraId="729E7C9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</w:tc>
        <w:tc>
          <w:tcPr>
            <w:tcW w:w="4424" w:type="dxa"/>
            <w:shd w:val="clear" w:color="auto" w:fill="auto"/>
          </w:tcPr>
          <w:p w14:paraId="451EBE37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7742C8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4EDC399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19B1353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65414871" w14:textId="77777777" w:rsidR="00B967F8" w:rsidRPr="006D5960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4850978" w14:textId="77777777" w:rsidR="00B967F8" w:rsidRPr="006D5960" w:rsidRDefault="00B967F8" w:rsidP="00B967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4EC9021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34FC8E5E" w14:textId="77777777" w:rsidTr="00154A52">
        <w:tc>
          <w:tcPr>
            <w:tcW w:w="534" w:type="dxa"/>
            <w:shd w:val="clear" w:color="auto" w:fill="F2F2F2"/>
          </w:tcPr>
          <w:p w14:paraId="0EAAD29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4252" w:type="dxa"/>
            <w:shd w:val="clear" w:color="auto" w:fill="F2F2F2"/>
          </w:tcPr>
          <w:p w14:paraId="4A5CA5DE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5F54216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24" w:type="dxa"/>
            <w:shd w:val="clear" w:color="auto" w:fill="auto"/>
          </w:tcPr>
          <w:p w14:paraId="3992012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143DAE3" w14:textId="77777777" w:rsidR="001272A1" w:rsidRPr="006D5960" w:rsidRDefault="000F6EFB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öffentlicher Empfänger (Auftraggeber)</w:t>
            </w:r>
          </w:p>
          <w:p w14:paraId="1331118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C794FF0" w14:textId="77777777" w:rsidR="001272A1" w:rsidRPr="006D5960" w:rsidRDefault="000F6EFB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649D5AAA" w14:textId="77777777" w:rsidTr="003F2D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EE805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BF7647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3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3"/>
            <w:r w:rsidRPr="006D5960">
              <w:rPr>
                <w:rFonts w:ascii="Arial" w:hAnsi="Arial" w:cs="Arial"/>
              </w:rPr>
              <w:t>:</w:t>
            </w:r>
          </w:p>
          <w:p w14:paraId="132983B9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027C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6FF2450" w14:textId="77777777" w:rsidR="003F2D66" w:rsidRPr="006D5960" w:rsidRDefault="000F6EFB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521060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EF102C6" w14:textId="77777777" w:rsidR="003F2D66" w:rsidRDefault="000F6EFB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3F0443AA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21A4B384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68791DD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9F3ACFE" w14:textId="77777777" w:rsidR="003F2D66" w:rsidRPr="006D5960" w:rsidRDefault="000F6EFB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744060B7" w14:textId="77777777" w:rsidR="003F2D66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64CB4184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F6EFB" w:rsidRPr="006D5960" w14:paraId="50FBB14E" w14:textId="77777777" w:rsidTr="003F2D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E8458D" w14:textId="62CDD85F" w:rsidR="000F6EFB" w:rsidRPr="006D5960" w:rsidRDefault="000F6EFB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05FCB9" w14:textId="77777777" w:rsidR="000F6EFB" w:rsidRDefault="000F6EFB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Projektbeschreibung </w:t>
            </w:r>
          </w:p>
          <w:p w14:paraId="4AC11DF8" w14:textId="0A058EAE" w:rsidR="000F6EFB" w:rsidRPr="006D5960" w:rsidRDefault="000F6EFB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Bitte beschreiben Sie das Projekt:</w:t>
            </w:r>
          </w:p>
        </w:tc>
        <w:sdt>
          <w:sdtPr>
            <w:rPr>
              <w:rFonts w:ascii="Arial" w:hAnsi="Arial" w:cs="Arial"/>
              <w:bCs/>
            </w:rPr>
            <w:id w:val="13938511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DA79493" w14:textId="228398BA" w:rsidR="000F6EFB" w:rsidRPr="006D5960" w:rsidRDefault="000F6EFB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EE1D1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</w:tbl>
    <w:p w14:paraId="03AC135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7B6D9895" w14:textId="77777777" w:rsidR="00D16A90" w:rsidRPr="006D5960" w:rsidRDefault="001272A1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br w:type="page"/>
      </w:r>
      <w:bookmarkEnd w:id="1"/>
      <w:r w:rsidR="00D16A90" w:rsidRPr="006D5960">
        <w:rPr>
          <w:rFonts w:ascii="Arial" w:hAnsi="Arial" w:cs="Arial"/>
        </w:rPr>
        <w:lastRenderedPageBreak/>
        <w:t>(</w:t>
      </w:r>
      <w:r w:rsidR="00D16A90" w:rsidRPr="006D5960">
        <w:rPr>
          <w:rFonts w:ascii="Arial" w:hAnsi="Arial" w:cs="Arial"/>
          <w:i/>
        </w:rPr>
        <w:t xml:space="preserve">Bitte ausfüllen [eckige Klammern] und zutreffendes </w:t>
      </w:r>
      <w:r w:rsidR="00D16A90" w:rsidRPr="006D5960">
        <w:rPr>
          <w:rFonts w:ascii="Arial" w:hAnsi="Arial" w:cs="Arial"/>
          <w:b/>
          <w:bCs/>
        </w:rPr>
        <w:sym w:font="Wingdings" w:char="F0A8"/>
      </w:r>
      <w:r w:rsidR="00D16A90" w:rsidRPr="006D5960">
        <w:rPr>
          <w:rFonts w:ascii="Arial" w:hAnsi="Arial" w:cs="Arial"/>
          <w:b/>
          <w:bCs/>
        </w:rPr>
        <w:t xml:space="preserve"> </w:t>
      </w:r>
      <w:r w:rsidR="00D16A90" w:rsidRPr="006D5960">
        <w:rPr>
          <w:rFonts w:ascii="Arial" w:hAnsi="Arial" w:cs="Arial"/>
          <w:i/>
        </w:rPr>
        <w:t>ankreuzen</w:t>
      </w:r>
      <w:r w:rsidR="00D16A90" w:rsidRPr="006D5960">
        <w:rPr>
          <w:rFonts w:ascii="Arial" w:hAnsi="Arial" w:cs="Arial"/>
        </w:rPr>
        <w:t>)</w:t>
      </w:r>
    </w:p>
    <w:p w14:paraId="368398FF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10B10E32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4424"/>
      </w:tblGrid>
      <w:tr w:rsidR="000F6EFB" w:rsidRPr="000F6EFB" w14:paraId="77513A63" w14:textId="77777777" w:rsidTr="00395984">
        <w:tc>
          <w:tcPr>
            <w:tcW w:w="9210" w:type="dxa"/>
            <w:gridSpan w:val="3"/>
            <w:shd w:val="clear" w:color="auto" w:fill="F2F2F2"/>
          </w:tcPr>
          <w:p w14:paraId="6EC42F23" w14:textId="6B06FA5E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F6EFB">
              <w:rPr>
                <w:rFonts w:ascii="Arial" w:hAnsi="Arial" w:cs="Arial"/>
                <w:b/>
              </w:rPr>
              <w:t xml:space="preserve">Referenzprojekt 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  <w:tr w:rsidR="000F6EFB" w:rsidRPr="000F6EFB" w14:paraId="45D031A0" w14:textId="77777777" w:rsidTr="00395984">
        <w:tc>
          <w:tcPr>
            <w:tcW w:w="534" w:type="dxa"/>
            <w:shd w:val="clear" w:color="auto" w:fill="F2F2F2"/>
          </w:tcPr>
          <w:p w14:paraId="0239DEB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1</w:t>
            </w:r>
          </w:p>
        </w:tc>
        <w:tc>
          <w:tcPr>
            <w:tcW w:w="4252" w:type="dxa"/>
            <w:shd w:val="clear" w:color="auto" w:fill="F2F2F2"/>
          </w:tcPr>
          <w:p w14:paraId="01225BA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Projektbezeichnung und Referenzgeber:</w:t>
            </w:r>
          </w:p>
        </w:tc>
        <w:tc>
          <w:tcPr>
            <w:tcW w:w="4424" w:type="dxa"/>
            <w:shd w:val="clear" w:color="auto" w:fill="auto"/>
          </w:tcPr>
          <w:p w14:paraId="1E23574A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CD863C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Projektbezeichnung und Referenzgeber: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177876447"/>
                <w:placeholder>
                  <w:docPart w:val="482BB997314E4FEB88EB20F6B5367350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2478B54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EFB" w:rsidRPr="000F6EFB" w14:paraId="4A11D279" w14:textId="77777777" w:rsidTr="00395984">
        <w:tc>
          <w:tcPr>
            <w:tcW w:w="534" w:type="dxa"/>
            <w:shd w:val="clear" w:color="auto" w:fill="F2F2F2"/>
          </w:tcPr>
          <w:p w14:paraId="5F0C9B1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2</w:t>
            </w:r>
          </w:p>
        </w:tc>
        <w:tc>
          <w:tcPr>
            <w:tcW w:w="4252" w:type="dxa"/>
            <w:shd w:val="clear" w:color="auto" w:fill="F2F2F2"/>
          </w:tcPr>
          <w:p w14:paraId="01A7BF7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4424" w:type="dxa"/>
            <w:shd w:val="clear" w:color="auto" w:fill="auto"/>
          </w:tcPr>
          <w:p w14:paraId="1B6A065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D81E89C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Referenz</w:t>
            </w:r>
            <w:r w:rsidRPr="000F6EFB">
              <w:rPr>
                <w:rFonts w:ascii="Arial" w:hAnsi="Arial" w:cs="Arial"/>
                <w:bCs/>
                <w:u w:val="single"/>
              </w:rPr>
              <w:t>nehmer</w:t>
            </w:r>
            <w:r w:rsidRPr="000F6EFB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760725291"/>
              <w:placeholder>
                <w:docPart w:val="482BB997314E4FEB88EB20F6B5367350"/>
              </w:placeholder>
              <w:showingPlcHdr/>
            </w:sdtPr>
            <w:sdtContent>
              <w:p w14:paraId="0BC58613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33B5372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F6EFB" w:rsidRPr="000F6EFB" w14:paraId="4F6A79F0" w14:textId="77777777" w:rsidTr="00395984">
        <w:tc>
          <w:tcPr>
            <w:tcW w:w="534" w:type="dxa"/>
            <w:shd w:val="clear" w:color="auto" w:fill="F2F2F2"/>
          </w:tcPr>
          <w:p w14:paraId="28C436B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3</w:t>
            </w:r>
          </w:p>
        </w:tc>
        <w:tc>
          <w:tcPr>
            <w:tcW w:w="4252" w:type="dxa"/>
            <w:shd w:val="clear" w:color="auto" w:fill="F2F2F2"/>
          </w:tcPr>
          <w:p w14:paraId="0A74AEC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Angaben zum Wert:</w:t>
            </w:r>
          </w:p>
        </w:tc>
        <w:tc>
          <w:tcPr>
            <w:tcW w:w="4424" w:type="dxa"/>
            <w:shd w:val="clear" w:color="auto" w:fill="auto"/>
          </w:tcPr>
          <w:p w14:paraId="3961D206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8C2FFD3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1301190170"/>
              <w:placeholder>
                <w:docPart w:val="482BB997314E4FEB88EB20F6B5367350"/>
              </w:placeholder>
              <w:showingPlcHdr/>
            </w:sdtPr>
            <w:sdtContent>
              <w:p w14:paraId="6BDD4513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22AFDAD2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EFB" w:rsidRPr="000F6EFB" w14:paraId="4F513546" w14:textId="77777777" w:rsidTr="00395984">
        <w:tc>
          <w:tcPr>
            <w:tcW w:w="534" w:type="dxa"/>
            <w:shd w:val="clear" w:color="auto" w:fill="F2F2F2"/>
          </w:tcPr>
          <w:p w14:paraId="42D4C940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4</w:t>
            </w:r>
          </w:p>
        </w:tc>
        <w:tc>
          <w:tcPr>
            <w:tcW w:w="4252" w:type="dxa"/>
            <w:shd w:val="clear" w:color="auto" w:fill="F2F2F2"/>
          </w:tcPr>
          <w:p w14:paraId="783966A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4424" w:type="dxa"/>
            <w:shd w:val="clear" w:color="auto" w:fill="auto"/>
          </w:tcPr>
          <w:p w14:paraId="4D23FCA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8A10A74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Beginn des Leistungszeitraums am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230830846"/>
                <w:placeholder>
                  <w:docPart w:val="482BB997314E4FEB88EB20F6B5367350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551AF84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6B3AA9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Abschluss der Leistungszeitraums am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532020148"/>
                <w:placeholder>
                  <w:docPart w:val="482BB997314E4FEB88EB20F6B5367350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35A51550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92F7475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624318487"/>
                <w:placeholder>
                  <w:docPart w:val="482BB997314E4FEB88EB20F6B5367350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4C93708A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EFB" w:rsidRPr="000F6EFB" w14:paraId="3D894BF8" w14:textId="77777777" w:rsidTr="00395984">
        <w:tc>
          <w:tcPr>
            <w:tcW w:w="534" w:type="dxa"/>
            <w:shd w:val="clear" w:color="auto" w:fill="F2F2F2"/>
          </w:tcPr>
          <w:p w14:paraId="7975A1C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5</w:t>
            </w:r>
          </w:p>
        </w:tc>
        <w:tc>
          <w:tcPr>
            <w:tcW w:w="4252" w:type="dxa"/>
            <w:shd w:val="clear" w:color="auto" w:fill="F2F2F2"/>
          </w:tcPr>
          <w:p w14:paraId="30CC705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Angaben des öffentlichen oder privaten Empfängers</w:t>
            </w:r>
          </w:p>
          <w:p w14:paraId="2DFD943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24" w:type="dxa"/>
            <w:shd w:val="clear" w:color="auto" w:fill="auto"/>
          </w:tcPr>
          <w:p w14:paraId="742CC69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4CAA3C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1327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öffentlicher Empfänger (Auftraggeber)</w:t>
            </w:r>
          </w:p>
          <w:p w14:paraId="1CFA1A4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CF01EA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183487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Privater Empfänger (Auftraggeber)</w:t>
            </w:r>
            <w:r w:rsidRPr="000F6EFB">
              <w:rPr>
                <w:rFonts w:ascii="Arial" w:hAnsi="Arial" w:cs="Arial"/>
                <w:bCs/>
              </w:rPr>
              <w:br/>
            </w:r>
          </w:p>
        </w:tc>
      </w:tr>
      <w:tr w:rsidR="000F6EFB" w:rsidRPr="000F6EFB" w14:paraId="47ED39CB" w14:textId="77777777" w:rsidTr="003959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343A64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B0EB3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Rolle des Referenznehmers in dem Referenzprojekt:</w:t>
            </w:r>
          </w:p>
          <w:p w14:paraId="633D65F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E8B2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2AD34C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59455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Auftragnehmer</w:t>
            </w:r>
          </w:p>
          <w:p w14:paraId="69CDA4E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13D2FF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55579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741280746"/>
              <w:placeholder>
                <w:docPart w:val="482BB997314E4FEB88EB20F6B5367350"/>
              </w:placeholder>
              <w:showingPlcHdr/>
            </w:sdtPr>
            <w:sdtContent>
              <w:p w14:paraId="73666AC6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3B1B2FC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D04DD4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EA8D90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4508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1014030256"/>
              <w:placeholder>
                <w:docPart w:val="482BB997314E4FEB88EB20F6B5367350"/>
              </w:placeholder>
              <w:showingPlcHdr/>
            </w:sdtPr>
            <w:sdtContent>
              <w:p w14:paraId="0E9B009E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B7378C6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F6EFB" w:rsidRPr="000F6EFB" w14:paraId="22A9C6C4" w14:textId="77777777" w:rsidTr="003959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EEFF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D7F08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 xml:space="preserve">Projektbeschreibung </w:t>
            </w:r>
          </w:p>
          <w:p w14:paraId="02334E2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Bitte beschreiben Sie das Projekt:</w:t>
            </w:r>
          </w:p>
        </w:tc>
        <w:sdt>
          <w:sdtPr>
            <w:rPr>
              <w:rFonts w:ascii="Arial" w:hAnsi="Arial" w:cs="Arial"/>
              <w:bCs/>
            </w:rPr>
            <w:id w:val="-941992866"/>
            <w:placeholder>
              <w:docPart w:val="2ECBC114C9BE475CBB893F75B05C5B87"/>
            </w:placeholder>
            <w:showingPlcHdr/>
            <w:text/>
          </w:sdtPr>
          <w:sdtContent>
            <w:tc>
              <w:tcPr>
                <w:tcW w:w="4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54AD3BE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737A5786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4424"/>
      </w:tblGrid>
      <w:tr w:rsidR="000F6EFB" w:rsidRPr="000F6EFB" w14:paraId="39BF850D" w14:textId="77777777" w:rsidTr="00395984">
        <w:tc>
          <w:tcPr>
            <w:tcW w:w="9210" w:type="dxa"/>
            <w:gridSpan w:val="3"/>
            <w:shd w:val="clear" w:color="auto" w:fill="F2F2F2"/>
          </w:tcPr>
          <w:p w14:paraId="42650D64" w14:textId="0A5AC9C2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F6EFB">
              <w:rPr>
                <w:rFonts w:ascii="Arial" w:hAnsi="Arial" w:cs="Arial"/>
                <w:b/>
              </w:rPr>
              <w:t xml:space="preserve">Referenzprojekt 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0F6EFB" w:rsidRPr="000F6EFB" w14:paraId="31409E98" w14:textId="77777777" w:rsidTr="00395984">
        <w:tc>
          <w:tcPr>
            <w:tcW w:w="534" w:type="dxa"/>
            <w:shd w:val="clear" w:color="auto" w:fill="F2F2F2"/>
          </w:tcPr>
          <w:p w14:paraId="036027C2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1</w:t>
            </w:r>
          </w:p>
        </w:tc>
        <w:tc>
          <w:tcPr>
            <w:tcW w:w="4252" w:type="dxa"/>
            <w:shd w:val="clear" w:color="auto" w:fill="F2F2F2"/>
          </w:tcPr>
          <w:p w14:paraId="1AE1DD66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Projektbezeichnung und Referenzgeber:</w:t>
            </w:r>
          </w:p>
        </w:tc>
        <w:tc>
          <w:tcPr>
            <w:tcW w:w="4424" w:type="dxa"/>
            <w:shd w:val="clear" w:color="auto" w:fill="auto"/>
          </w:tcPr>
          <w:p w14:paraId="65F7541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C60EAF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Projektbezeichnung und Referenzgeber: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538696390"/>
                <w:placeholder>
                  <w:docPart w:val="F89EFE94792B4CA2A450717E97BD0BFD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0D23CB72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EFB" w:rsidRPr="000F6EFB" w14:paraId="5A29573E" w14:textId="77777777" w:rsidTr="00395984">
        <w:tc>
          <w:tcPr>
            <w:tcW w:w="534" w:type="dxa"/>
            <w:shd w:val="clear" w:color="auto" w:fill="F2F2F2"/>
          </w:tcPr>
          <w:p w14:paraId="17110051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2</w:t>
            </w:r>
          </w:p>
        </w:tc>
        <w:tc>
          <w:tcPr>
            <w:tcW w:w="4252" w:type="dxa"/>
            <w:shd w:val="clear" w:color="auto" w:fill="F2F2F2"/>
          </w:tcPr>
          <w:p w14:paraId="0245E7C4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4424" w:type="dxa"/>
            <w:shd w:val="clear" w:color="auto" w:fill="auto"/>
          </w:tcPr>
          <w:p w14:paraId="4ED8F07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38EE4A5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Referenz</w:t>
            </w:r>
            <w:r w:rsidRPr="000F6EFB">
              <w:rPr>
                <w:rFonts w:ascii="Arial" w:hAnsi="Arial" w:cs="Arial"/>
                <w:bCs/>
                <w:u w:val="single"/>
              </w:rPr>
              <w:t>nehmer</w:t>
            </w:r>
            <w:r w:rsidRPr="000F6EFB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-1648345723"/>
              <w:placeholder>
                <w:docPart w:val="F89EFE94792B4CA2A450717E97BD0BFD"/>
              </w:placeholder>
              <w:showingPlcHdr/>
            </w:sdtPr>
            <w:sdtContent>
              <w:p w14:paraId="4BE67ABD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3FF749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F6EFB" w:rsidRPr="000F6EFB" w14:paraId="525B25D0" w14:textId="77777777" w:rsidTr="00395984">
        <w:tc>
          <w:tcPr>
            <w:tcW w:w="534" w:type="dxa"/>
            <w:shd w:val="clear" w:color="auto" w:fill="F2F2F2"/>
          </w:tcPr>
          <w:p w14:paraId="7F04C5C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4252" w:type="dxa"/>
            <w:shd w:val="clear" w:color="auto" w:fill="F2F2F2"/>
          </w:tcPr>
          <w:p w14:paraId="75255955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Angaben zum Wert:</w:t>
            </w:r>
          </w:p>
        </w:tc>
        <w:tc>
          <w:tcPr>
            <w:tcW w:w="4424" w:type="dxa"/>
            <w:shd w:val="clear" w:color="auto" w:fill="auto"/>
          </w:tcPr>
          <w:p w14:paraId="34E1087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80F91E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1624349538"/>
              <w:placeholder>
                <w:docPart w:val="F89EFE94792B4CA2A450717E97BD0BFD"/>
              </w:placeholder>
              <w:showingPlcHdr/>
            </w:sdtPr>
            <w:sdtContent>
              <w:p w14:paraId="485E2E3A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0204DF2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EFB" w:rsidRPr="000F6EFB" w14:paraId="49CAFF11" w14:textId="77777777" w:rsidTr="00395984">
        <w:tc>
          <w:tcPr>
            <w:tcW w:w="534" w:type="dxa"/>
            <w:shd w:val="clear" w:color="auto" w:fill="F2F2F2"/>
          </w:tcPr>
          <w:p w14:paraId="0DC681C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4</w:t>
            </w:r>
          </w:p>
        </w:tc>
        <w:tc>
          <w:tcPr>
            <w:tcW w:w="4252" w:type="dxa"/>
            <w:shd w:val="clear" w:color="auto" w:fill="F2F2F2"/>
          </w:tcPr>
          <w:p w14:paraId="136E0B6F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4424" w:type="dxa"/>
            <w:shd w:val="clear" w:color="auto" w:fill="auto"/>
          </w:tcPr>
          <w:p w14:paraId="7FB96E1F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7C2A270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Beginn des Leistungszeitraums am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445722928"/>
                <w:placeholder>
                  <w:docPart w:val="F89EFE94792B4CA2A450717E97BD0BFD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50DE49E0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AC4F023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Abschluss der Leistungszeitraums am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863206237"/>
                <w:placeholder>
                  <w:docPart w:val="F89EFE94792B4CA2A450717E97BD0BFD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703D5FC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D90593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F6EFB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0F6EFB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880631578"/>
                <w:placeholder>
                  <w:docPart w:val="F89EFE94792B4CA2A450717E97BD0BFD"/>
                </w:placeholder>
                <w:showingPlcHdr/>
              </w:sdtPr>
              <w:sdtContent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25BC746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F6EFB" w:rsidRPr="000F6EFB" w14:paraId="4EA5FD82" w14:textId="77777777" w:rsidTr="00395984">
        <w:tc>
          <w:tcPr>
            <w:tcW w:w="534" w:type="dxa"/>
            <w:shd w:val="clear" w:color="auto" w:fill="F2F2F2"/>
          </w:tcPr>
          <w:p w14:paraId="0BA812FC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5</w:t>
            </w:r>
          </w:p>
        </w:tc>
        <w:tc>
          <w:tcPr>
            <w:tcW w:w="4252" w:type="dxa"/>
            <w:shd w:val="clear" w:color="auto" w:fill="F2F2F2"/>
          </w:tcPr>
          <w:p w14:paraId="49ECFEE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Angaben des öffentlichen oder privaten Empfängers</w:t>
            </w:r>
          </w:p>
          <w:p w14:paraId="23FC987A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24" w:type="dxa"/>
            <w:shd w:val="clear" w:color="auto" w:fill="auto"/>
          </w:tcPr>
          <w:p w14:paraId="2C7233A6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4342B0A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926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öffentlicher Empfänger (Auftraggeber)</w:t>
            </w:r>
          </w:p>
          <w:p w14:paraId="50640044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76AFE2E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193790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Privater Empfänger (Auftraggeber)</w:t>
            </w:r>
            <w:r w:rsidRPr="000F6EFB">
              <w:rPr>
                <w:rFonts w:ascii="Arial" w:hAnsi="Arial" w:cs="Arial"/>
                <w:bCs/>
              </w:rPr>
              <w:br/>
            </w:r>
          </w:p>
        </w:tc>
      </w:tr>
      <w:tr w:rsidR="000F6EFB" w:rsidRPr="000F6EFB" w14:paraId="70F88EE2" w14:textId="77777777" w:rsidTr="003959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FB330D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E256DC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Rolle des Referenznehmers in dem Referenzprojekt:</w:t>
            </w:r>
          </w:p>
          <w:p w14:paraId="392B074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3AC20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7AF2655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9285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Auftragnehmer</w:t>
            </w:r>
          </w:p>
          <w:p w14:paraId="455E7B7F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4B49133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77839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-302319583"/>
              <w:placeholder>
                <w:docPart w:val="F89EFE94792B4CA2A450717E97BD0BFD"/>
              </w:placeholder>
              <w:showingPlcHdr/>
            </w:sdtPr>
            <w:sdtContent>
              <w:p w14:paraId="2E33381B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7DFC30D5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EEA5117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E35C6FC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783694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6EFB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0F6EFB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1999263792"/>
              <w:placeholder>
                <w:docPart w:val="F89EFE94792B4CA2A450717E97BD0BFD"/>
              </w:placeholder>
              <w:showingPlcHdr/>
            </w:sdtPr>
            <w:sdtContent>
              <w:p w14:paraId="401F6D0A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10A6FB04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F6EFB" w:rsidRPr="000F6EFB" w14:paraId="2889E7E0" w14:textId="77777777" w:rsidTr="003959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8E6A6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953728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 xml:space="preserve">Projektbeschreibung </w:t>
            </w:r>
          </w:p>
          <w:p w14:paraId="3B71BA6B" w14:textId="77777777" w:rsidR="000F6EFB" w:rsidRPr="000F6EFB" w:rsidRDefault="000F6EFB" w:rsidP="000F6EFB">
            <w:pPr>
              <w:spacing w:after="0" w:line="240" w:lineRule="auto"/>
              <w:rPr>
                <w:rFonts w:ascii="Arial" w:hAnsi="Arial" w:cs="Arial"/>
              </w:rPr>
            </w:pPr>
            <w:r w:rsidRPr="000F6EFB">
              <w:rPr>
                <w:rFonts w:ascii="Arial" w:hAnsi="Arial" w:cs="Arial"/>
              </w:rPr>
              <w:t>Bitte beschreiben Sie das Projekt:</w:t>
            </w:r>
          </w:p>
        </w:tc>
        <w:sdt>
          <w:sdtPr>
            <w:rPr>
              <w:rFonts w:ascii="Arial" w:hAnsi="Arial" w:cs="Arial"/>
              <w:bCs/>
            </w:rPr>
            <w:id w:val="803897128"/>
            <w:placeholder>
              <w:docPart w:val="C6A618719C6E457EAED372875A36D554"/>
            </w:placeholder>
            <w:showingPlcHdr/>
            <w:text/>
          </w:sdtPr>
          <w:sdtContent>
            <w:tc>
              <w:tcPr>
                <w:tcW w:w="44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15098041" w14:textId="77777777" w:rsidR="000F6EFB" w:rsidRPr="000F6EFB" w:rsidRDefault="000F6EFB" w:rsidP="000F6EFB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0F6EFB">
                  <w:rPr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</w:tbl>
    <w:p w14:paraId="377C94D5" w14:textId="77777777" w:rsidR="000F1D4C" w:rsidRDefault="000F1D4C" w:rsidP="00D16A90">
      <w:pPr>
        <w:spacing w:after="0" w:line="240" w:lineRule="auto"/>
        <w:rPr>
          <w:rFonts w:ascii="Arial" w:hAnsi="Arial" w:cs="Arial"/>
        </w:rPr>
      </w:pPr>
    </w:p>
    <w:p w14:paraId="29EC085D" w14:textId="77777777" w:rsidR="000F6EFB" w:rsidRPr="006D5960" w:rsidRDefault="000F6EFB" w:rsidP="00D16A90">
      <w:pPr>
        <w:spacing w:after="0" w:line="240" w:lineRule="auto"/>
        <w:rPr>
          <w:rFonts w:ascii="Arial" w:hAnsi="Arial" w:cs="Arial"/>
        </w:rPr>
      </w:pPr>
    </w:p>
    <w:p w14:paraId="4166919C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6ECEC89" w14:textId="77777777" w:rsidR="00193848" w:rsidRPr="003F3CC9" w:rsidRDefault="000F6EFB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1A3AF599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DA00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2BA8AB7F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ADB8" w14:textId="3BF04D03" w:rsidR="006D5960" w:rsidRPr="006D5960" w:rsidRDefault="0090427D" w:rsidP="006D5960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szCs w:val="20"/>
        <w:lang w:val="de-DE"/>
      </w:rPr>
      <w:tab/>
    </w:r>
    <w:r w:rsidR="006D5960" w:rsidRPr="006D5960"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>PAGE   \* MERGEFORMAT</w:instrText>
    </w:r>
    <w:r w:rsidR="006D5960" w:rsidRPr="006D5960">
      <w:rPr>
        <w:rFonts w:ascii="Arial" w:hAnsi="Arial" w:cs="Arial"/>
        <w:szCs w:val="20"/>
      </w:rPr>
      <w:fldChar w:fldCharType="separate"/>
    </w:r>
    <w:r w:rsidR="00404E58">
      <w:rPr>
        <w:rFonts w:ascii="Arial" w:hAnsi="Arial" w:cs="Arial"/>
        <w:noProof/>
        <w:szCs w:val="20"/>
      </w:rPr>
      <w:t>2</w:t>
    </w:r>
    <w:r w:rsidR="006D5960" w:rsidRPr="006D5960">
      <w:rPr>
        <w:rFonts w:ascii="Arial" w:hAnsi="Arial" w:cs="Arial"/>
        <w:szCs w:val="20"/>
      </w:rPr>
      <w:fldChar w:fldCharType="end"/>
    </w:r>
    <w:r w:rsidR="006D5960" w:rsidRPr="006D5960">
      <w:rPr>
        <w:rFonts w:ascii="Arial" w:hAnsi="Arial" w:cs="Arial"/>
        <w:szCs w:val="20"/>
      </w:rPr>
      <w:t xml:space="preserve">/ </w:t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 xml:space="preserve"> NUMPAGES   \* MERGEFORMAT </w:instrText>
    </w:r>
    <w:r w:rsidR="006D5960" w:rsidRPr="006D5960">
      <w:rPr>
        <w:rFonts w:ascii="Arial" w:hAnsi="Arial" w:cs="Arial"/>
        <w:szCs w:val="20"/>
      </w:rPr>
      <w:fldChar w:fldCharType="separate"/>
    </w:r>
    <w:r w:rsidR="00404E58">
      <w:rPr>
        <w:rFonts w:ascii="Arial" w:hAnsi="Arial" w:cs="Arial"/>
        <w:noProof/>
        <w:szCs w:val="20"/>
      </w:rPr>
      <w:t>2</w:t>
    </w:r>
    <w:r w:rsidR="006D5960" w:rsidRPr="006D5960">
      <w:rPr>
        <w:rFonts w:ascii="Arial" w:hAnsi="Arial" w:cs="Arial"/>
        <w:szCs w:val="20"/>
      </w:rPr>
      <w:fldChar w:fldCharType="end"/>
    </w:r>
  </w:p>
  <w:p w14:paraId="4B76308D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E16BF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21800004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BA6A" w14:textId="6E335C28" w:rsidR="002F0E84" w:rsidRPr="00320BC9" w:rsidRDefault="000F6EFB" w:rsidP="00320BC9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 w:rsidRPr="000F6EFB">
      <w:rPr>
        <w:rFonts w:ascii="Arial" w:hAnsi="Arial"/>
        <w:noProof/>
        <w:sz w:val="24"/>
        <w:lang w:val="de-DE" w:eastAsia="de-DE"/>
      </w:rPr>
      <w:drawing>
        <wp:anchor distT="0" distB="0" distL="114300" distR="114300" simplePos="0" relativeHeight="251659264" behindDoc="1" locked="0" layoutInCell="1" allowOverlap="1" wp14:anchorId="516C5D9D" wp14:editId="112C202B">
          <wp:simplePos x="0" y="0"/>
          <wp:positionH relativeFrom="page">
            <wp:posOffset>5080</wp:posOffset>
          </wp:positionH>
          <wp:positionV relativeFrom="page">
            <wp:posOffset>-226695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>
      <w:rPr>
        <w:rFonts w:ascii="Arial" w:hAnsi="Arial" w:cs="Arial"/>
        <w:b/>
        <w:sz w:val="20"/>
        <w:szCs w:val="20"/>
      </w:rPr>
      <w:t>15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  <w:r w:rsidR="00320BC9">
      <w:rPr>
        <w:rFonts w:ascii="Arial" w:hAnsi="Arial" w:cs="Arial"/>
        <w:sz w:val="20"/>
        <w:szCs w:val="20"/>
      </w:rPr>
      <w:br/>
    </w:r>
    <w:r>
      <w:rPr>
        <w:rFonts w:ascii="Arial" w:hAnsi="Arial" w:cs="Arial"/>
        <w:sz w:val="20"/>
        <w:szCs w:val="20"/>
      </w:rPr>
      <w:t>089/26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55087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986586922">
    <w:abstractNumId w:val="11"/>
  </w:num>
  <w:num w:numId="3" w16cid:durableId="39863093">
    <w:abstractNumId w:val="16"/>
  </w:num>
  <w:num w:numId="4" w16cid:durableId="2009628082">
    <w:abstractNumId w:val="7"/>
  </w:num>
  <w:num w:numId="5" w16cid:durableId="242572997">
    <w:abstractNumId w:val="24"/>
  </w:num>
  <w:num w:numId="6" w16cid:durableId="635598728">
    <w:abstractNumId w:val="19"/>
  </w:num>
  <w:num w:numId="7" w16cid:durableId="261694968">
    <w:abstractNumId w:val="15"/>
  </w:num>
  <w:num w:numId="8" w16cid:durableId="1356464921">
    <w:abstractNumId w:val="23"/>
  </w:num>
  <w:num w:numId="9" w16cid:durableId="1480607931">
    <w:abstractNumId w:val="17"/>
  </w:num>
  <w:num w:numId="10" w16cid:durableId="2040739322">
    <w:abstractNumId w:val="8"/>
  </w:num>
  <w:num w:numId="11" w16cid:durableId="494300010">
    <w:abstractNumId w:val="1"/>
  </w:num>
  <w:num w:numId="12" w16cid:durableId="797339301">
    <w:abstractNumId w:val="21"/>
  </w:num>
  <w:num w:numId="13" w16cid:durableId="721633021">
    <w:abstractNumId w:val="20"/>
  </w:num>
  <w:num w:numId="14" w16cid:durableId="1857423012">
    <w:abstractNumId w:val="14"/>
  </w:num>
  <w:num w:numId="15" w16cid:durableId="233009946">
    <w:abstractNumId w:val="9"/>
  </w:num>
  <w:num w:numId="16" w16cid:durableId="1628394599">
    <w:abstractNumId w:val="4"/>
  </w:num>
  <w:num w:numId="17" w16cid:durableId="1132363325">
    <w:abstractNumId w:val="6"/>
  </w:num>
  <w:num w:numId="18" w16cid:durableId="715667768">
    <w:abstractNumId w:val="2"/>
  </w:num>
  <w:num w:numId="19" w16cid:durableId="663900977">
    <w:abstractNumId w:val="22"/>
  </w:num>
  <w:num w:numId="20" w16cid:durableId="408162089">
    <w:abstractNumId w:val="18"/>
  </w:num>
  <w:num w:numId="21" w16cid:durableId="808286594">
    <w:abstractNumId w:val="12"/>
  </w:num>
  <w:num w:numId="22" w16cid:durableId="2135056984">
    <w:abstractNumId w:val="13"/>
  </w:num>
  <w:num w:numId="23" w16cid:durableId="1403334663">
    <w:abstractNumId w:val="10"/>
  </w:num>
  <w:num w:numId="24" w16cid:durableId="284241012">
    <w:abstractNumId w:val="5"/>
  </w:num>
  <w:num w:numId="25" w16cid:durableId="491525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e8bhZBW8UkaVrQSLn5kAb5mdnEMYMtIzDubkgmtj/czqSWmy7+YYzD1qlsCDN4M8G5ahV2F+TV1nM3y+HAtlA==" w:salt="w+jcr1LgAO416ZZEfjufTg==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00ED0"/>
    <w:rsid w:val="00024FEA"/>
    <w:rsid w:val="0003257C"/>
    <w:rsid w:val="00033EB1"/>
    <w:rsid w:val="00043640"/>
    <w:rsid w:val="000504C1"/>
    <w:rsid w:val="000529A5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0F6EFB"/>
    <w:rsid w:val="001150AB"/>
    <w:rsid w:val="001272A1"/>
    <w:rsid w:val="001314AC"/>
    <w:rsid w:val="001334BA"/>
    <w:rsid w:val="001340FE"/>
    <w:rsid w:val="00135292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90A73"/>
    <w:rsid w:val="00193848"/>
    <w:rsid w:val="001973F7"/>
    <w:rsid w:val="00197EB1"/>
    <w:rsid w:val="001A2D77"/>
    <w:rsid w:val="001A7604"/>
    <w:rsid w:val="001B3B57"/>
    <w:rsid w:val="001B4CE8"/>
    <w:rsid w:val="001C48DA"/>
    <w:rsid w:val="001C6885"/>
    <w:rsid w:val="001C6FB9"/>
    <w:rsid w:val="001D3710"/>
    <w:rsid w:val="001D7ED9"/>
    <w:rsid w:val="001E070E"/>
    <w:rsid w:val="001E08CA"/>
    <w:rsid w:val="001E21AC"/>
    <w:rsid w:val="001E28EB"/>
    <w:rsid w:val="002034C2"/>
    <w:rsid w:val="00221970"/>
    <w:rsid w:val="00230159"/>
    <w:rsid w:val="002334B4"/>
    <w:rsid w:val="00240D2E"/>
    <w:rsid w:val="0025181B"/>
    <w:rsid w:val="00256534"/>
    <w:rsid w:val="0026651D"/>
    <w:rsid w:val="002708A9"/>
    <w:rsid w:val="002723B1"/>
    <w:rsid w:val="00275934"/>
    <w:rsid w:val="00275A79"/>
    <w:rsid w:val="00276EF1"/>
    <w:rsid w:val="00290688"/>
    <w:rsid w:val="002912DA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20BC9"/>
    <w:rsid w:val="00334687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638E"/>
    <w:rsid w:val="00401B91"/>
    <w:rsid w:val="00404E58"/>
    <w:rsid w:val="00405020"/>
    <w:rsid w:val="00410F56"/>
    <w:rsid w:val="0041747D"/>
    <w:rsid w:val="00420182"/>
    <w:rsid w:val="00437FC3"/>
    <w:rsid w:val="00442F57"/>
    <w:rsid w:val="004457AF"/>
    <w:rsid w:val="00451C2F"/>
    <w:rsid w:val="004617D8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62DDC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11451"/>
    <w:rsid w:val="00715539"/>
    <w:rsid w:val="00716CE9"/>
    <w:rsid w:val="00721167"/>
    <w:rsid w:val="00726C3C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3E37"/>
    <w:rsid w:val="008B5C5A"/>
    <w:rsid w:val="008B6DD3"/>
    <w:rsid w:val="008C3565"/>
    <w:rsid w:val="008F1173"/>
    <w:rsid w:val="008F4A94"/>
    <w:rsid w:val="0090427D"/>
    <w:rsid w:val="0091678F"/>
    <w:rsid w:val="00921D57"/>
    <w:rsid w:val="00936F88"/>
    <w:rsid w:val="00941F1E"/>
    <w:rsid w:val="00943741"/>
    <w:rsid w:val="00981B70"/>
    <w:rsid w:val="00991503"/>
    <w:rsid w:val="00991597"/>
    <w:rsid w:val="0099275A"/>
    <w:rsid w:val="00995DE0"/>
    <w:rsid w:val="009A0427"/>
    <w:rsid w:val="009A4A78"/>
    <w:rsid w:val="009E3A64"/>
    <w:rsid w:val="00A07886"/>
    <w:rsid w:val="00A11CC2"/>
    <w:rsid w:val="00A149F5"/>
    <w:rsid w:val="00A17DA7"/>
    <w:rsid w:val="00A21BA9"/>
    <w:rsid w:val="00A21F22"/>
    <w:rsid w:val="00A32513"/>
    <w:rsid w:val="00A36EA6"/>
    <w:rsid w:val="00A42586"/>
    <w:rsid w:val="00A74804"/>
    <w:rsid w:val="00A776B9"/>
    <w:rsid w:val="00A900DF"/>
    <w:rsid w:val="00AA1D95"/>
    <w:rsid w:val="00AB75B6"/>
    <w:rsid w:val="00AB7B13"/>
    <w:rsid w:val="00AC6853"/>
    <w:rsid w:val="00AD5771"/>
    <w:rsid w:val="00AD6B84"/>
    <w:rsid w:val="00AE697D"/>
    <w:rsid w:val="00AF0627"/>
    <w:rsid w:val="00B05494"/>
    <w:rsid w:val="00B063F7"/>
    <w:rsid w:val="00B10716"/>
    <w:rsid w:val="00B15EBA"/>
    <w:rsid w:val="00B173AD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D29D5"/>
    <w:rsid w:val="00BD3546"/>
    <w:rsid w:val="00BE6AA2"/>
    <w:rsid w:val="00BE7783"/>
    <w:rsid w:val="00BE7D87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3897"/>
    <w:rsid w:val="00D9432B"/>
    <w:rsid w:val="00D97EF4"/>
    <w:rsid w:val="00DA224A"/>
    <w:rsid w:val="00DA240D"/>
    <w:rsid w:val="00DA52AA"/>
    <w:rsid w:val="00DA6C15"/>
    <w:rsid w:val="00DD3BA5"/>
    <w:rsid w:val="00DD4C2E"/>
    <w:rsid w:val="00DE66B7"/>
    <w:rsid w:val="00E0452E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360D5AC8"/>
  <w15:docId w15:val="{82C2EE2C-A867-4548-A0DC-1BC82CE0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F6EFB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DF91C-A640-4F86-97EE-80ADEACE9874}"/>
      </w:docPartPr>
      <w:docPartBody>
        <w:p w:rsidR="00BF5BD1" w:rsidRDefault="00BF5BD1">
          <w:r w:rsidRPr="00EE1D1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2BB997314E4FEB88EB20F6B53673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22A40C-14DD-4370-82E6-AB6235B03E1A}"/>
      </w:docPartPr>
      <w:docPartBody>
        <w:p w:rsidR="00BF5BD1" w:rsidRDefault="00BF5BD1" w:rsidP="00BF5BD1">
          <w:pPr>
            <w:pStyle w:val="482BB997314E4FEB88EB20F6B5367350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CBC114C9BE475CBB893F75B05C5B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44B16-6328-48EC-901B-C5269B318181}"/>
      </w:docPartPr>
      <w:docPartBody>
        <w:p w:rsidR="00BF5BD1" w:rsidRDefault="00BF5BD1" w:rsidP="00BF5BD1">
          <w:pPr>
            <w:pStyle w:val="2ECBC114C9BE475CBB893F75B05C5B87"/>
          </w:pPr>
          <w:r w:rsidRPr="00EE1D1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EFE94792B4CA2A450717E97BD0B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5DA219-4EA6-481D-AA4E-6D0884E98014}"/>
      </w:docPartPr>
      <w:docPartBody>
        <w:p w:rsidR="00BF5BD1" w:rsidRDefault="00BF5BD1" w:rsidP="00BF5BD1">
          <w:pPr>
            <w:pStyle w:val="F89EFE94792B4CA2A450717E97BD0BFD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A618719C6E457EAED372875A36D5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08EEDA-3DAF-420A-9D6A-8ECDA07B9AFD}"/>
      </w:docPartPr>
      <w:docPartBody>
        <w:p w:rsidR="00BF5BD1" w:rsidRDefault="00BF5BD1" w:rsidP="00BF5BD1">
          <w:pPr>
            <w:pStyle w:val="C6A618719C6E457EAED372875A36D554"/>
          </w:pPr>
          <w:r w:rsidRPr="00EE1D1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282ACC"/>
    <w:rsid w:val="00334687"/>
    <w:rsid w:val="00BF5BD1"/>
    <w:rsid w:val="00F4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5BD1"/>
    <w:rPr>
      <w:color w:val="808080"/>
    </w:rPr>
  </w:style>
  <w:style w:type="paragraph" w:customStyle="1" w:styleId="482BB997314E4FEB88EB20F6B5367350">
    <w:name w:val="482BB997314E4FEB88EB20F6B5367350"/>
    <w:rsid w:val="00BF5BD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ECBC114C9BE475CBB893F75B05C5B87">
    <w:name w:val="2ECBC114C9BE475CBB893F75B05C5B87"/>
    <w:rsid w:val="00BF5BD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89EFE94792B4CA2A450717E97BD0BFD">
    <w:name w:val="F89EFE94792B4CA2A450717E97BD0BFD"/>
    <w:rsid w:val="00BF5BD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6A618719C6E457EAED372875A36D554">
    <w:name w:val="C6A618719C6E457EAED372875A36D554"/>
    <w:rsid w:val="00BF5BD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7BE7D-799A-49A0-BE65-B94AEE24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3</Pages>
  <Words>533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3</cp:revision>
  <cp:lastPrinted>2016-10-13T10:20:00Z</cp:lastPrinted>
  <dcterms:created xsi:type="dcterms:W3CDTF">2021-05-28T06:52:00Z</dcterms:created>
  <dcterms:modified xsi:type="dcterms:W3CDTF">2026-07-01T11:12:00Z</dcterms:modified>
</cp:coreProperties>
</file>